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4538" w14:textId="3A7931BC" w:rsidR="00535962" w:rsidRPr="00F7167E" w:rsidRDefault="00805098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7F01309A">
                <wp:simplePos x="0" y="0"/>
                <wp:positionH relativeFrom="column">
                  <wp:posOffset>4229735</wp:posOffset>
                </wp:positionH>
                <wp:positionV relativeFrom="paragraph">
                  <wp:posOffset>-469265</wp:posOffset>
                </wp:positionV>
                <wp:extent cx="2257425" cy="790575"/>
                <wp:effectExtent l="0" t="0" r="2857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742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2" y="561"/>
                            <a:ext cx="2453" cy="968"/>
                            <a:chOff x="9151" y="720"/>
                            <a:chExt cx="2042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7" y="1084"/>
                              <a:ext cx="1996" cy="53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DF42EFE" w14:textId="1909B656" w:rsidR="001466B0" w:rsidRPr="00F737DC" w:rsidRDefault="00A0437D" w:rsidP="00F235D6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A0437D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SUPBANCO-DAF-CM-2025-00</w:t>
                                    </w:r>
                                    <w:r w:rsidR="001A169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</w:rPr>
                                      <w:t>52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.05pt;margin-top:-36.95pt;width:177.7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2;top:561;width:2453;height:968" coordorigin="9151,720" coordsize="2042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97;top:1084;width:1996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DF42EFE" w14:textId="1909B656" w:rsidR="001466B0" w:rsidRPr="00F737DC" w:rsidRDefault="00A0437D" w:rsidP="00F235D6">
                              <w:pPr>
                                <w:rPr>
                                  <w:sz w:val="22"/>
                                </w:rPr>
                              </w:pPr>
                              <w:r w:rsidRPr="00A0437D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SUPBANCO-DAF-CM-2025-00</w:t>
                              </w:r>
                              <w:r w:rsidR="001A169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</w:rPr>
                                <w:t>52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5429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675C486">
            <wp:simplePos x="0" y="0"/>
            <wp:positionH relativeFrom="column">
              <wp:posOffset>2336165</wp:posOffset>
            </wp:positionH>
            <wp:positionV relativeFrom="paragraph">
              <wp:posOffset>-539115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02AD191B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1A169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1A169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1A169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1A169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2D97A369">
                <wp:simplePos x="0" y="0"/>
                <wp:positionH relativeFrom="column">
                  <wp:posOffset>164769</wp:posOffset>
                </wp:positionH>
                <wp:positionV relativeFrom="paragraph">
                  <wp:posOffset>14329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1A169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2.95pt;margin-top:1.1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" stroked="f">
                <v:textbox>
                  <w:txbxContent>
                    <w:p w14:paraId="72664BC6" w14:textId="77777777" w:rsidR="002E1412" w:rsidRPr="002E1412" w:rsidRDefault="001A169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726FD" w14:textId="77777777" w:rsidR="007D2FF2" w:rsidRDefault="007D2FF2" w:rsidP="001007E7">
      <w:pPr>
        <w:spacing w:after="0" w:line="240" w:lineRule="auto"/>
      </w:pPr>
      <w:r>
        <w:separator/>
      </w:r>
    </w:p>
  </w:endnote>
  <w:endnote w:type="continuationSeparator" w:id="0">
    <w:p w14:paraId="4F91BFFB" w14:textId="77777777" w:rsidR="007D2FF2" w:rsidRDefault="007D2FF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44973" w14:textId="77777777" w:rsidR="007D2FF2" w:rsidRDefault="007D2FF2" w:rsidP="001007E7">
      <w:pPr>
        <w:spacing w:after="0" w:line="240" w:lineRule="auto"/>
      </w:pPr>
      <w:r>
        <w:separator/>
      </w:r>
    </w:p>
  </w:footnote>
  <w:footnote w:type="continuationSeparator" w:id="0">
    <w:p w14:paraId="6B824BB6" w14:textId="77777777" w:rsidR="007D2FF2" w:rsidRDefault="007D2FF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8535F"/>
    <w:rsid w:val="00090C22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1690"/>
    <w:rsid w:val="001A3F92"/>
    <w:rsid w:val="001E5A50"/>
    <w:rsid w:val="001F4DA6"/>
    <w:rsid w:val="001F73A7"/>
    <w:rsid w:val="002009A7"/>
    <w:rsid w:val="00253DBA"/>
    <w:rsid w:val="00257A3B"/>
    <w:rsid w:val="0026335F"/>
    <w:rsid w:val="00286A18"/>
    <w:rsid w:val="00295BD4"/>
    <w:rsid w:val="002C3C34"/>
    <w:rsid w:val="002D451D"/>
    <w:rsid w:val="002E1412"/>
    <w:rsid w:val="003074CA"/>
    <w:rsid w:val="00314023"/>
    <w:rsid w:val="003206ED"/>
    <w:rsid w:val="00340F7A"/>
    <w:rsid w:val="00341484"/>
    <w:rsid w:val="003512EE"/>
    <w:rsid w:val="00357C1C"/>
    <w:rsid w:val="00373217"/>
    <w:rsid w:val="00392351"/>
    <w:rsid w:val="003A6141"/>
    <w:rsid w:val="003D22B4"/>
    <w:rsid w:val="00404131"/>
    <w:rsid w:val="00416F66"/>
    <w:rsid w:val="0042490F"/>
    <w:rsid w:val="00434E3E"/>
    <w:rsid w:val="004379A6"/>
    <w:rsid w:val="0044234A"/>
    <w:rsid w:val="00456C17"/>
    <w:rsid w:val="00464551"/>
    <w:rsid w:val="00466B9C"/>
    <w:rsid w:val="004901EA"/>
    <w:rsid w:val="004B30DA"/>
    <w:rsid w:val="004D45A8"/>
    <w:rsid w:val="004F566B"/>
    <w:rsid w:val="005106AB"/>
    <w:rsid w:val="00535962"/>
    <w:rsid w:val="00597BF8"/>
    <w:rsid w:val="005D28B6"/>
    <w:rsid w:val="005D6746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B3024"/>
    <w:rsid w:val="006C04D2"/>
    <w:rsid w:val="006E060A"/>
    <w:rsid w:val="006F567F"/>
    <w:rsid w:val="00725091"/>
    <w:rsid w:val="0074316C"/>
    <w:rsid w:val="00754655"/>
    <w:rsid w:val="00780880"/>
    <w:rsid w:val="007B06CD"/>
    <w:rsid w:val="007B0E1F"/>
    <w:rsid w:val="007B59DF"/>
    <w:rsid w:val="007B6F6F"/>
    <w:rsid w:val="007D2FF2"/>
    <w:rsid w:val="00805098"/>
    <w:rsid w:val="00820C9F"/>
    <w:rsid w:val="0082707E"/>
    <w:rsid w:val="008315B0"/>
    <w:rsid w:val="00837E8F"/>
    <w:rsid w:val="008B3AE5"/>
    <w:rsid w:val="008C388B"/>
    <w:rsid w:val="008E231D"/>
    <w:rsid w:val="008F7D95"/>
    <w:rsid w:val="00903189"/>
    <w:rsid w:val="00903C23"/>
    <w:rsid w:val="00966EEE"/>
    <w:rsid w:val="00977C54"/>
    <w:rsid w:val="009D632F"/>
    <w:rsid w:val="009E20D9"/>
    <w:rsid w:val="00A0437D"/>
    <w:rsid w:val="00A16099"/>
    <w:rsid w:val="00A40F28"/>
    <w:rsid w:val="00A54290"/>
    <w:rsid w:val="00A640BD"/>
    <w:rsid w:val="00A641A7"/>
    <w:rsid w:val="00A72F42"/>
    <w:rsid w:val="00A75CC6"/>
    <w:rsid w:val="00A870B2"/>
    <w:rsid w:val="00AA13FD"/>
    <w:rsid w:val="00AB0D95"/>
    <w:rsid w:val="00AD7919"/>
    <w:rsid w:val="00AF2E6B"/>
    <w:rsid w:val="00B137FC"/>
    <w:rsid w:val="00B469AF"/>
    <w:rsid w:val="00B47DCB"/>
    <w:rsid w:val="00B62EEF"/>
    <w:rsid w:val="00B97B51"/>
    <w:rsid w:val="00BA0007"/>
    <w:rsid w:val="00BA53FD"/>
    <w:rsid w:val="00BB1D79"/>
    <w:rsid w:val="00BC1D0C"/>
    <w:rsid w:val="00BC61BD"/>
    <w:rsid w:val="00BD1586"/>
    <w:rsid w:val="00BE5BDE"/>
    <w:rsid w:val="00C078CB"/>
    <w:rsid w:val="00C22DBE"/>
    <w:rsid w:val="00C43265"/>
    <w:rsid w:val="00C43A65"/>
    <w:rsid w:val="00C5078F"/>
    <w:rsid w:val="00C66D08"/>
    <w:rsid w:val="00C7470C"/>
    <w:rsid w:val="00CA0E82"/>
    <w:rsid w:val="00CA164C"/>
    <w:rsid w:val="00CA4661"/>
    <w:rsid w:val="00CA6273"/>
    <w:rsid w:val="00CE67A3"/>
    <w:rsid w:val="00D10C70"/>
    <w:rsid w:val="00D1201E"/>
    <w:rsid w:val="00D1359E"/>
    <w:rsid w:val="00D24FA7"/>
    <w:rsid w:val="00D45A3E"/>
    <w:rsid w:val="00D46163"/>
    <w:rsid w:val="00D64696"/>
    <w:rsid w:val="00D7710E"/>
    <w:rsid w:val="00D87B89"/>
    <w:rsid w:val="00D90D49"/>
    <w:rsid w:val="00D9600B"/>
    <w:rsid w:val="00DC1682"/>
    <w:rsid w:val="00DC5D96"/>
    <w:rsid w:val="00DD4F3E"/>
    <w:rsid w:val="00E13E55"/>
    <w:rsid w:val="00E543EA"/>
    <w:rsid w:val="00E82502"/>
    <w:rsid w:val="00E8285A"/>
    <w:rsid w:val="00EA3541"/>
    <w:rsid w:val="00EA6B34"/>
    <w:rsid w:val="00EA7406"/>
    <w:rsid w:val="00EE1E7B"/>
    <w:rsid w:val="00EF7C23"/>
    <w:rsid w:val="00F225BF"/>
    <w:rsid w:val="00F235D6"/>
    <w:rsid w:val="00F53753"/>
    <w:rsid w:val="00F7167E"/>
    <w:rsid w:val="00F737DC"/>
    <w:rsid w:val="00F7443C"/>
    <w:rsid w:val="00F84D68"/>
    <w:rsid w:val="00F9504D"/>
    <w:rsid w:val="00FA01DC"/>
    <w:rsid w:val="00FB3E55"/>
    <w:rsid w:val="00FC2870"/>
    <w:rsid w:val="00FF226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6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7BF073-4B98-4F51-99CB-C0F8CC919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627AA1-4972-4E39-A010-172BD95B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16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34</cp:revision>
  <cp:lastPrinted>2011-03-04T18:48:00Z</cp:lastPrinted>
  <dcterms:created xsi:type="dcterms:W3CDTF">2021-08-13T18:53:00Z</dcterms:created>
  <dcterms:modified xsi:type="dcterms:W3CDTF">2025-07-04T15:38:00Z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2023-03-03T13:05:10Z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d87a0c5f-158a-43ca-b296-22a8cd456638</vt:lpwstr>
  </property>
  <property fmtid="{D5CDD505-2E9C-101B-9397-08002B2CF9AE}" pid="9" name="MSIP_Label_81f5a2da-7ac4-4e60-a27b-a125ee74514f_ContentBits">
    <vt:lpwstr>0</vt:lpwstr>
  </property>
</Properties>
</file>